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643" w:rsidRDefault="00821643" w:rsidP="008216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Eleanor JOHN</w:t>
      </w:r>
      <w:r>
        <w:rPr>
          <w:rFonts w:ascii="Times New Roman" w:hAnsi="Times New Roman" w:cs="Times New Roman"/>
        </w:rPr>
        <w:t xml:space="preserve">      (fl.1483)</w:t>
      </w:r>
    </w:p>
    <w:p w:rsidR="00821643" w:rsidRDefault="00821643" w:rsidP="008216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</w:t>
      </w:r>
    </w:p>
    <w:p w:rsidR="00821643" w:rsidRDefault="00821643" w:rsidP="00821643">
      <w:pPr>
        <w:rPr>
          <w:rFonts w:ascii="Times New Roman" w:hAnsi="Times New Roman" w:cs="Times New Roman"/>
        </w:rPr>
      </w:pPr>
    </w:p>
    <w:p w:rsidR="00821643" w:rsidRDefault="00821643" w:rsidP="00821643">
      <w:pPr>
        <w:rPr>
          <w:rFonts w:ascii="Times New Roman" w:hAnsi="Times New Roman" w:cs="Times New Roman"/>
        </w:rPr>
      </w:pPr>
    </w:p>
    <w:p w:rsidR="00821643" w:rsidRDefault="00821643" w:rsidP="008216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= John Martyn of London, tailor(q.v.).</w:t>
      </w:r>
    </w:p>
    <w:p w:rsidR="00821643" w:rsidRDefault="00821643" w:rsidP="008216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:rsidR="00821643" w:rsidRDefault="00821643" w:rsidP="00821643">
      <w:pPr>
        <w:rPr>
          <w:rFonts w:ascii="Times New Roman" w:hAnsi="Times New Roman" w:cs="Times New Roman"/>
        </w:rPr>
      </w:pPr>
    </w:p>
    <w:p w:rsidR="00821643" w:rsidRDefault="00821643" w:rsidP="008216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= Henry John, of London, woolpacker(q.v.).  (ibid.)</w:t>
      </w:r>
    </w:p>
    <w:p w:rsidR="00821643" w:rsidRDefault="00821643" w:rsidP="00821643">
      <w:pPr>
        <w:rPr>
          <w:rFonts w:ascii="Times New Roman" w:hAnsi="Times New Roman" w:cs="Times New Roman"/>
        </w:rPr>
      </w:pPr>
    </w:p>
    <w:p w:rsidR="00821643" w:rsidRDefault="00821643" w:rsidP="00821643">
      <w:pPr>
        <w:rPr>
          <w:rFonts w:ascii="Times New Roman" w:hAnsi="Times New Roman" w:cs="Times New Roman"/>
        </w:rPr>
      </w:pPr>
    </w:p>
    <w:p w:rsidR="00821643" w:rsidRDefault="00821643" w:rsidP="008216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Henry Norbrigge(q.v.), as the executor of Nicholas Counsell of Guildford(q.v.),</w:t>
      </w:r>
    </w:p>
    <w:p w:rsidR="00821643" w:rsidRDefault="00821643" w:rsidP="008216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them, as the executors of John Martyn of</w:t>
      </w:r>
    </w:p>
    <w:p w:rsidR="00821643" w:rsidRDefault="00821643" w:rsidP="008216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London.   (ibid.)</w:t>
      </w:r>
    </w:p>
    <w:p w:rsidR="00821643" w:rsidRDefault="00821643" w:rsidP="00821643">
      <w:pPr>
        <w:rPr>
          <w:rFonts w:ascii="Times New Roman" w:hAnsi="Times New Roman" w:cs="Times New Roman"/>
        </w:rPr>
      </w:pPr>
    </w:p>
    <w:p w:rsidR="00821643" w:rsidRDefault="00821643" w:rsidP="00821643">
      <w:pPr>
        <w:rPr>
          <w:rFonts w:ascii="Times New Roman" w:hAnsi="Times New Roman" w:cs="Times New Roman"/>
        </w:rPr>
      </w:pPr>
    </w:p>
    <w:p w:rsidR="00821643" w:rsidRDefault="00821643" w:rsidP="008216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2019</w:t>
      </w:r>
    </w:p>
    <w:p w:rsidR="006B2F86" w:rsidRPr="00E71FC3" w:rsidRDefault="008216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643" w:rsidRDefault="00821643" w:rsidP="00E71FC3">
      <w:r>
        <w:separator/>
      </w:r>
    </w:p>
  </w:endnote>
  <w:endnote w:type="continuationSeparator" w:id="0">
    <w:p w:rsidR="00821643" w:rsidRDefault="0082164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643" w:rsidRDefault="00821643" w:rsidP="00E71FC3">
      <w:r>
        <w:separator/>
      </w:r>
    </w:p>
  </w:footnote>
  <w:footnote w:type="continuationSeparator" w:id="0">
    <w:p w:rsidR="00821643" w:rsidRDefault="0082164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643"/>
    <w:rsid w:val="001A7C09"/>
    <w:rsid w:val="00577BD5"/>
    <w:rsid w:val="00656CBA"/>
    <w:rsid w:val="006A1F77"/>
    <w:rsid w:val="00733BE7"/>
    <w:rsid w:val="0082164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AF70C9-18D2-48EF-9DD0-954C9BAF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2164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2019-10-25T21:12:00Z</dcterms:created>
  <dcterms:modified xsi:type="dcterms:W3CDTF">2019-10-25T21:13:00Z</dcterms:modified>
</cp:coreProperties>
</file>